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1F" w:rsidRPr="00C12BFE" w:rsidRDefault="0098181F" w:rsidP="008B7678">
      <w:pPr>
        <w:ind w:left="720"/>
        <w:jc w:val="right"/>
        <w:rPr>
          <w:rFonts w:ascii="Arial" w:hAnsi="Arial" w:cs="Arial"/>
          <w:i/>
          <w:position w:val="5"/>
          <w:lang w:val="en-US"/>
        </w:rPr>
      </w:pPr>
    </w:p>
    <w:p w:rsidR="0098181F" w:rsidRPr="001B2C6D" w:rsidRDefault="0098181F" w:rsidP="00771901">
      <w:pPr>
        <w:pStyle w:val="Heading2"/>
        <w:keepNext w:val="0"/>
        <w:jc w:val="center"/>
        <w:rPr>
          <w:rFonts w:ascii="Times New Roman" w:hAnsi="Times New Roman"/>
          <w:sz w:val="24"/>
          <w:szCs w:val="24"/>
        </w:rPr>
      </w:pPr>
      <w:r w:rsidRPr="001B2C6D">
        <w:rPr>
          <w:rFonts w:ascii="Times New Roman" w:hAnsi="Times New Roman"/>
          <w:sz w:val="24"/>
          <w:szCs w:val="24"/>
        </w:rPr>
        <w:t>Д Е К Л А Р А Ц И Я</w:t>
      </w:r>
    </w:p>
    <w:p w:rsidR="0098181F" w:rsidRPr="001B2C6D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8181F" w:rsidRPr="001B2C6D" w:rsidRDefault="0098181F" w:rsidP="00254FC8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ab/>
      </w:r>
      <w:r w:rsidRPr="001B2C6D">
        <w:rPr>
          <w:spacing w:val="20"/>
          <w:sz w:val="24"/>
          <w:szCs w:val="24"/>
          <w:lang w:val="bg-BG"/>
        </w:rPr>
        <w:t>Подписаният ..................................................................................</w:t>
      </w:r>
    </w:p>
    <w:p w:rsidR="0098181F" w:rsidRPr="001B2C6D" w:rsidRDefault="0098181F" w:rsidP="00254FC8">
      <w:pPr>
        <w:widowControl w:val="0"/>
        <w:autoSpaceDE w:val="0"/>
        <w:autoSpaceDN w:val="0"/>
        <w:adjustRightInd w:val="0"/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(трите имена)</w:t>
      </w:r>
    </w:p>
    <w:p w:rsidR="0098181F" w:rsidRPr="001B2C6D" w:rsidRDefault="0098181F" w:rsidP="00254FC8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>………………………………………………………………………………………………….</w:t>
      </w:r>
    </w:p>
    <w:p w:rsidR="0098181F" w:rsidRPr="001B2C6D" w:rsidRDefault="0098181F" w:rsidP="00254FC8">
      <w:pPr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(данни по документ за самоличност)</w:t>
      </w:r>
    </w:p>
    <w:p w:rsidR="0098181F" w:rsidRPr="001B2C6D" w:rsidRDefault="0098181F" w:rsidP="00254FC8">
      <w:pPr>
        <w:pStyle w:val="Heading2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1B2C6D">
        <w:rPr>
          <w:rFonts w:ascii="Times New Roman" w:hAnsi="Times New Roman"/>
          <w:b w:val="0"/>
          <w:sz w:val="24"/>
          <w:szCs w:val="24"/>
        </w:rPr>
        <w:t>в качеството си на</w:t>
      </w:r>
      <w:r w:rsidRPr="001B2C6D">
        <w:rPr>
          <w:rFonts w:ascii="Times New Roman" w:hAnsi="Times New Roman"/>
          <w:sz w:val="24"/>
          <w:szCs w:val="24"/>
        </w:rPr>
        <w:t xml:space="preserve"> </w:t>
      </w:r>
      <w:r w:rsidRPr="001B2C6D">
        <w:rPr>
          <w:rFonts w:ascii="Times New Roman" w:hAnsi="Times New Roman"/>
          <w:b w:val="0"/>
          <w:sz w:val="24"/>
          <w:szCs w:val="24"/>
        </w:rPr>
        <w:t>………….………..……………………………</w:t>
      </w:r>
    </w:p>
    <w:p w:rsidR="0098181F" w:rsidRPr="001B2C6D" w:rsidRDefault="0098181F" w:rsidP="00254FC8">
      <w:pPr>
        <w:pStyle w:val="Heading2"/>
        <w:keepNext w:val="0"/>
        <w:jc w:val="center"/>
        <w:rPr>
          <w:rFonts w:ascii="Times New Roman" w:hAnsi="Times New Roman"/>
          <w:b w:val="0"/>
          <w:i/>
          <w:szCs w:val="22"/>
        </w:rPr>
      </w:pPr>
      <w:r w:rsidRPr="001B2C6D">
        <w:rPr>
          <w:rFonts w:ascii="Times New Roman" w:hAnsi="Times New Roman"/>
          <w:b w:val="0"/>
          <w:i/>
          <w:szCs w:val="22"/>
        </w:rPr>
        <w:t>(длъжност)</w:t>
      </w:r>
    </w:p>
    <w:p w:rsidR="0098181F" w:rsidRPr="001B2C6D" w:rsidRDefault="0098181F" w:rsidP="00254FC8">
      <w:pPr>
        <w:pStyle w:val="Heading2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1B2C6D">
        <w:rPr>
          <w:rFonts w:ascii="Times New Roman" w:hAnsi="Times New Roman"/>
          <w:b w:val="0"/>
          <w:sz w:val="24"/>
          <w:szCs w:val="24"/>
        </w:rPr>
        <w:t>на ………………………………………………………...</w:t>
      </w:r>
    </w:p>
    <w:p w:rsidR="0098181F" w:rsidRPr="001B2C6D" w:rsidRDefault="0098181F" w:rsidP="00254FC8">
      <w:pPr>
        <w:pStyle w:val="Heading2"/>
        <w:keepNext w:val="0"/>
        <w:jc w:val="center"/>
        <w:rPr>
          <w:rFonts w:ascii="Times New Roman" w:hAnsi="Times New Roman"/>
          <w:b w:val="0"/>
          <w:i/>
          <w:szCs w:val="22"/>
        </w:rPr>
      </w:pPr>
      <w:r w:rsidRPr="001B2C6D">
        <w:rPr>
          <w:rFonts w:ascii="Times New Roman" w:hAnsi="Times New Roman"/>
          <w:b w:val="0"/>
          <w:i/>
          <w:szCs w:val="22"/>
        </w:rPr>
        <w:t>(посочете фирмата/член от консорциума/обединението които представлява )</w:t>
      </w:r>
    </w:p>
    <w:p w:rsidR="0098181F" w:rsidRPr="001B2C6D" w:rsidRDefault="0098181F" w:rsidP="00254FC8">
      <w:pPr>
        <w:jc w:val="center"/>
        <w:rPr>
          <w:spacing w:val="20"/>
          <w:sz w:val="24"/>
          <w:szCs w:val="24"/>
          <w:lang w:val="bg-BG"/>
        </w:rPr>
      </w:pPr>
      <w:r w:rsidRPr="001B2C6D">
        <w:rPr>
          <w:spacing w:val="20"/>
          <w:sz w:val="24"/>
          <w:szCs w:val="24"/>
          <w:lang w:val="bg-BG"/>
        </w:rPr>
        <w:t xml:space="preserve">  участник: …………………………………………………………………………</w:t>
      </w:r>
    </w:p>
    <w:p w:rsidR="0098181F" w:rsidRPr="001B2C6D" w:rsidRDefault="0098181F" w:rsidP="00254FC8">
      <w:pPr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(наименование на участника – обединение/консорциум)</w:t>
      </w:r>
    </w:p>
    <w:p w:rsidR="0098181F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8181F" w:rsidRPr="001B2C6D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8181F" w:rsidRDefault="0098181F" w:rsidP="0077190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1B2C6D">
        <w:rPr>
          <w:b/>
          <w:bCs/>
          <w:sz w:val="24"/>
          <w:szCs w:val="24"/>
          <w:lang w:val="bg-BG"/>
        </w:rPr>
        <w:t>ДЕКЛАРИРАМ:</w:t>
      </w:r>
    </w:p>
    <w:p w:rsidR="0098181F" w:rsidRDefault="0098181F" w:rsidP="0077190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98181F" w:rsidRDefault="0098181F" w:rsidP="002C6CE5">
      <w:pPr>
        <w:jc w:val="both"/>
        <w:rPr>
          <w:b/>
          <w:i/>
          <w:sz w:val="24"/>
          <w:szCs w:val="24"/>
          <w:lang w:val="bg-BG"/>
        </w:rPr>
      </w:pPr>
      <w:r w:rsidRPr="008713FD">
        <w:rPr>
          <w:sz w:val="24"/>
          <w:szCs w:val="24"/>
          <w:lang w:val="bg-BG"/>
        </w:rPr>
        <w:t xml:space="preserve">като член на обединението/консорциума, участник </w:t>
      </w:r>
      <w:r w:rsidRPr="00BD6EDB">
        <w:rPr>
          <w:sz w:val="22"/>
          <w:szCs w:val="22"/>
          <w:lang w:val="ru-RU"/>
        </w:rPr>
        <w:t xml:space="preserve"> в  </w:t>
      </w:r>
      <w:r w:rsidRPr="00BD6EDB">
        <w:rPr>
          <w:sz w:val="22"/>
          <w:szCs w:val="22"/>
          <w:lang w:val="bg-BG"/>
        </w:rPr>
        <w:t xml:space="preserve"> процедура</w:t>
      </w:r>
      <w:r w:rsidRPr="00BD6EDB">
        <w:rPr>
          <w:sz w:val="22"/>
          <w:szCs w:val="22"/>
          <w:lang w:val="ru-RU"/>
        </w:rPr>
        <w:t xml:space="preserve"> по реда на Глава Осем „а” от ЗОП  за възлагане на обществена поръчка с предмет</w:t>
      </w:r>
      <w:r>
        <w:rPr>
          <w:sz w:val="22"/>
          <w:szCs w:val="22"/>
          <w:lang w:val="ru-RU"/>
        </w:rPr>
        <w:t>:</w:t>
      </w:r>
      <w:r w:rsidRPr="008713FD">
        <w:rPr>
          <w:sz w:val="24"/>
          <w:szCs w:val="24"/>
          <w:lang w:val="bg-BG"/>
        </w:rPr>
        <w:t xml:space="preserve"> </w:t>
      </w:r>
      <w:r w:rsidRPr="00F713FF">
        <w:rPr>
          <w:b/>
          <w:i/>
          <w:sz w:val="24"/>
          <w:szCs w:val="24"/>
          <w:lang w:val="ru-RU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</w:t>
      </w:r>
      <w:r>
        <w:rPr>
          <w:b/>
          <w:i/>
          <w:sz w:val="24"/>
          <w:szCs w:val="24"/>
          <w:lang w:val="ru-RU"/>
        </w:rPr>
        <w:t>.</w:t>
      </w:r>
    </w:p>
    <w:p w:rsidR="0098181F" w:rsidRPr="00811D23" w:rsidRDefault="0098181F" w:rsidP="002C6CE5">
      <w:pPr>
        <w:jc w:val="both"/>
        <w:rPr>
          <w:b/>
          <w:i/>
          <w:lang w:val="bg-BG"/>
        </w:rPr>
      </w:pPr>
    </w:p>
    <w:p w:rsidR="0098181F" w:rsidRPr="001B2C6D" w:rsidRDefault="0098181F" w:rsidP="00F81316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заедно с останалите  </w:t>
      </w:r>
      <w:r w:rsidRPr="001B2C6D">
        <w:rPr>
          <w:sz w:val="24"/>
          <w:szCs w:val="24"/>
          <w:lang w:val="bg-BG"/>
        </w:rPr>
        <w:t xml:space="preserve"> членове на обединението/консорциума </w:t>
      </w:r>
      <w:r>
        <w:rPr>
          <w:sz w:val="24"/>
          <w:szCs w:val="24"/>
          <w:lang w:val="bg-BG"/>
        </w:rPr>
        <w:t>ще сме</w:t>
      </w:r>
      <w:r w:rsidRPr="001B2C6D">
        <w:rPr>
          <w:sz w:val="24"/>
          <w:szCs w:val="24"/>
          <w:lang w:val="bg-BG"/>
        </w:rPr>
        <w:t xml:space="preserve"> отговор</w:t>
      </w:r>
      <w:r>
        <w:rPr>
          <w:sz w:val="24"/>
          <w:szCs w:val="24"/>
          <w:lang w:val="bg-BG"/>
        </w:rPr>
        <w:t>ни</w:t>
      </w:r>
      <w:r w:rsidRPr="001B2C6D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 xml:space="preserve"> по закон за изпълнението на договора. </w:t>
      </w:r>
    </w:p>
    <w:p w:rsidR="0098181F" w:rsidRPr="00C335F8" w:rsidRDefault="0098181F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упълномощаваме </w:t>
      </w:r>
      <w:r w:rsidRPr="001B2C6D">
        <w:rPr>
          <w:sz w:val="24"/>
          <w:szCs w:val="24"/>
          <w:lang w:val="bg-BG"/>
        </w:rPr>
        <w:t xml:space="preserve">водещият член на обединението/консорциума </w:t>
      </w:r>
      <w:r>
        <w:rPr>
          <w:sz w:val="24"/>
          <w:szCs w:val="24"/>
          <w:lang w:val="bg-BG"/>
        </w:rPr>
        <w:t xml:space="preserve">……………………. (посочва се името на водещия в член на </w:t>
      </w:r>
      <w:r w:rsidRPr="001B2C6D">
        <w:rPr>
          <w:sz w:val="24"/>
          <w:szCs w:val="24"/>
          <w:lang w:val="bg-BG"/>
        </w:rPr>
        <w:t xml:space="preserve"> обединението/консорциума </w:t>
      </w:r>
      <w:r>
        <w:rPr>
          <w:sz w:val="24"/>
          <w:szCs w:val="24"/>
          <w:lang w:val="bg-BG"/>
        </w:rPr>
        <w:t xml:space="preserve">) </w:t>
      </w:r>
      <w:r w:rsidRPr="001B2C6D">
        <w:rPr>
          <w:sz w:val="24"/>
          <w:szCs w:val="24"/>
          <w:lang w:val="bg-BG"/>
        </w:rPr>
        <w:t>да задължава, да получава указания за и от името на всеки ч</w:t>
      </w:r>
      <w:r>
        <w:rPr>
          <w:sz w:val="24"/>
          <w:szCs w:val="24"/>
          <w:lang w:val="bg-BG"/>
        </w:rPr>
        <w:t xml:space="preserve">лен на обединението/консорциума, </w:t>
      </w:r>
      <w:r w:rsidRPr="00C335F8">
        <w:rPr>
          <w:sz w:val="24"/>
          <w:szCs w:val="24"/>
          <w:lang w:val="bg-BG"/>
        </w:rPr>
        <w:t xml:space="preserve">както и  всички </w:t>
      </w:r>
      <w:r w:rsidRPr="00C335F8">
        <w:rPr>
          <w:sz w:val="22"/>
          <w:szCs w:val="22"/>
          <w:lang w:val="bg-BG"/>
        </w:rPr>
        <w:t xml:space="preserve"> плащания, са отговорност на водещия член на обединението/консорциума;</w:t>
      </w:r>
    </w:p>
    <w:p w:rsidR="0098181F" w:rsidRPr="001B2C6D" w:rsidRDefault="0098181F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C335F8">
        <w:rPr>
          <w:sz w:val="24"/>
          <w:szCs w:val="24"/>
          <w:lang w:val="bg-BG"/>
        </w:rPr>
        <w:t>при изпълнението на договора, ние ще изпълним</w:t>
      </w:r>
      <w:r>
        <w:rPr>
          <w:sz w:val="24"/>
          <w:szCs w:val="24"/>
          <w:lang w:val="bg-BG"/>
        </w:rPr>
        <w:t xml:space="preserve"> следните дейности ……………………………………………………………………………………..…… </w:t>
      </w:r>
      <w:r w:rsidRPr="001B2C6D">
        <w:rPr>
          <w:sz w:val="24"/>
          <w:szCs w:val="24"/>
          <w:lang w:val="bg-BG"/>
        </w:rPr>
        <w:t xml:space="preserve"> </w:t>
      </w:r>
    </w:p>
    <w:p w:rsidR="0098181F" w:rsidRPr="001B2C6D" w:rsidRDefault="0098181F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ще останем като член  </w:t>
      </w:r>
      <w:r w:rsidRPr="001B2C6D">
        <w:rPr>
          <w:sz w:val="24"/>
          <w:szCs w:val="24"/>
          <w:lang w:val="bg-BG"/>
        </w:rPr>
        <w:t xml:space="preserve"> на обединението/консорциума </w:t>
      </w:r>
      <w:r>
        <w:rPr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 xml:space="preserve"> за целия период на изпълнение на договора.</w:t>
      </w:r>
    </w:p>
    <w:p w:rsidR="0098181F" w:rsidRPr="001B2C6D" w:rsidRDefault="0098181F" w:rsidP="00771901">
      <w:pPr>
        <w:widowControl w:val="0"/>
        <w:autoSpaceDE w:val="0"/>
        <w:autoSpaceDN w:val="0"/>
        <w:adjustRightInd w:val="0"/>
        <w:ind w:firstLine="708"/>
        <w:jc w:val="both"/>
        <w:rPr>
          <w:spacing w:val="20"/>
          <w:sz w:val="24"/>
          <w:szCs w:val="24"/>
          <w:lang w:val="bg-BG"/>
        </w:rPr>
      </w:pPr>
    </w:p>
    <w:p w:rsidR="0098181F" w:rsidRPr="001B2C6D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8181F" w:rsidRPr="001B2C6D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>Дата,………………201</w:t>
      </w:r>
      <w:r>
        <w:rPr>
          <w:sz w:val="24"/>
          <w:szCs w:val="24"/>
          <w:lang w:val="bg-BG"/>
        </w:rPr>
        <w:t>5</w:t>
      </w:r>
      <w:r w:rsidRPr="001B2C6D">
        <w:rPr>
          <w:sz w:val="24"/>
          <w:szCs w:val="24"/>
          <w:lang w:val="bg-BG"/>
        </w:rPr>
        <w:t xml:space="preserve"> год.                                  </w:t>
      </w:r>
      <w:r w:rsidRPr="001B2C6D">
        <w:rPr>
          <w:b/>
          <w:spacing w:val="20"/>
          <w:sz w:val="24"/>
          <w:szCs w:val="24"/>
          <w:lang w:val="bg-BG"/>
        </w:rPr>
        <w:t>ДЕКЛАРАТОР:</w:t>
      </w:r>
      <w:r w:rsidRPr="001B2C6D">
        <w:rPr>
          <w:b/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>..................................</w:t>
      </w:r>
    </w:p>
    <w:p w:rsidR="0098181F" w:rsidRPr="001B2C6D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 xml:space="preserve">                                                                                                   </w:t>
      </w:r>
      <w:r w:rsidRPr="001B2C6D">
        <w:rPr>
          <w:sz w:val="24"/>
          <w:szCs w:val="24"/>
          <w:lang w:val="bg-BG"/>
        </w:rPr>
        <w:tab/>
      </w:r>
      <w:r w:rsidRPr="001B2C6D">
        <w:rPr>
          <w:sz w:val="24"/>
          <w:szCs w:val="24"/>
          <w:lang w:val="bg-BG"/>
        </w:rPr>
        <w:tab/>
        <w:t xml:space="preserve">(подпис, печат) </w:t>
      </w:r>
    </w:p>
    <w:p w:rsidR="0098181F" w:rsidRPr="00603B65" w:rsidRDefault="0098181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8181F" w:rsidRPr="00254FC8" w:rsidRDefault="0098181F" w:rsidP="00771901">
      <w:pPr>
        <w:ind w:firstLine="708"/>
        <w:jc w:val="both"/>
        <w:rPr>
          <w:i/>
          <w:sz w:val="22"/>
          <w:szCs w:val="22"/>
          <w:lang w:val="bg-BG"/>
        </w:rPr>
      </w:pPr>
      <w:r w:rsidRPr="00254FC8">
        <w:rPr>
          <w:b/>
          <w:bCs/>
          <w:i/>
          <w:sz w:val="22"/>
          <w:szCs w:val="22"/>
          <w:u w:val="single"/>
          <w:lang w:val="bg-BG"/>
        </w:rPr>
        <w:t>Забележки:</w:t>
      </w:r>
      <w:r w:rsidRPr="00254FC8">
        <w:rPr>
          <w:i/>
          <w:sz w:val="22"/>
          <w:szCs w:val="22"/>
          <w:lang w:val="bg-BG"/>
        </w:rPr>
        <w:t xml:space="preserve"> </w:t>
      </w:r>
    </w:p>
    <w:p w:rsidR="0098181F" w:rsidRPr="00254FC8" w:rsidRDefault="0098181F" w:rsidP="00771901">
      <w:pPr>
        <w:ind w:firstLine="708"/>
        <w:jc w:val="both"/>
        <w:rPr>
          <w:i/>
          <w:sz w:val="22"/>
          <w:szCs w:val="22"/>
          <w:lang w:val="bg-BG"/>
        </w:rPr>
      </w:pPr>
      <w:r w:rsidRPr="00254FC8">
        <w:rPr>
          <w:i/>
          <w:sz w:val="22"/>
          <w:szCs w:val="22"/>
          <w:lang w:val="bg-BG"/>
        </w:rPr>
        <w:t>Декларацията се попълва и представя от всеки управител, респективно член на управителните органи на дружество, което е член на обединението/консорциума, участник в настоящата процедура, а в случай, че членовете са юридически лица – от техните представители в съответния управителен орган.</w:t>
      </w:r>
    </w:p>
    <w:p w:rsidR="0098181F" w:rsidRPr="00254FC8" w:rsidRDefault="0098181F" w:rsidP="00771901">
      <w:pPr>
        <w:pStyle w:val="Subtitle"/>
        <w:ind w:firstLine="708"/>
        <w:jc w:val="both"/>
        <w:rPr>
          <w:b/>
          <w:sz w:val="22"/>
          <w:szCs w:val="22"/>
        </w:rPr>
      </w:pPr>
      <w:r w:rsidRPr="00254FC8">
        <w:rPr>
          <w:i/>
          <w:sz w:val="22"/>
          <w:szCs w:val="22"/>
        </w:rPr>
        <w:t>По отношение на това дали е обединение или консорциум, декларатора избира, това обстоятелство, ще декларира и посочва само него</w:t>
      </w:r>
      <w:r w:rsidRPr="00254FC8">
        <w:rPr>
          <w:sz w:val="22"/>
          <w:szCs w:val="22"/>
        </w:rPr>
        <w:t>.</w:t>
      </w:r>
    </w:p>
    <w:p w:rsidR="0098181F" w:rsidRPr="00603B65" w:rsidRDefault="0098181F" w:rsidP="00771901">
      <w:pPr>
        <w:rPr>
          <w:lang w:val="bg-BG"/>
        </w:rPr>
      </w:pPr>
    </w:p>
    <w:p w:rsidR="0098181F" w:rsidRPr="001B2C6D" w:rsidRDefault="0098181F" w:rsidP="00771901">
      <w:pPr>
        <w:pStyle w:val="Heading2"/>
        <w:keepNext w:val="0"/>
        <w:jc w:val="center"/>
      </w:pPr>
    </w:p>
    <w:sectPr w:rsidR="0098181F" w:rsidRPr="001B2C6D" w:rsidSect="005E03F6">
      <w:headerReference w:type="default" r:id="rId7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81F" w:rsidRDefault="0098181F">
      <w:r>
        <w:separator/>
      </w:r>
    </w:p>
  </w:endnote>
  <w:endnote w:type="continuationSeparator" w:id="0">
    <w:p w:rsidR="0098181F" w:rsidRDefault="0098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81F" w:rsidRDefault="0098181F">
      <w:r>
        <w:separator/>
      </w:r>
    </w:p>
  </w:footnote>
  <w:footnote w:type="continuationSeparator" w:id="0">
    <w:p w:rsidR="0098181F" w:rsidRDefault="00981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81F" w:rsidRPr="00476742" w:rsidRDefault="0098181F" w:rsidP="0009722D">
    <w:pPr>
      <w:jc w:val="center"/>
      <w:rPr>
        <w:sz w:val="16"/>
        <w:szCs w:val="16"/>
        <w:lang w:val="bg-BG"/>
      </w:rPr>
    </w:pPr>
  </w:p>
  <w:p w:rsidR="0098181F" w:rsidRPr="00452836" w:rsidRDefault="0098181F" w:rsidP="00C22DAF">
    <w:pPr>
      <w:pStyle w:val="Heading2"/>
      <w:keepNext w:val="0"/>
      <w:jc w:val="right"/>
      <w:rPr>
        <w:rFonts w:ascii="Times New Roman" w:hAnsi="Times New Roman"/>
        <w:szCs w:val="22"/>
        <w:lang w:val="en-US"/>
      </w:rPr>
    </w:pPr>
    <w:r w:rsidRPr="00B94238">
      <w:rPr>
        <w:rFonts w:ascii="Times New Roman" w:hAnsi="Times New Roman"/>
        <w:szCs w:val="22"/>
      </w:rPr>
      <w:t xml:space="preserve">ОБРАЗЕЦ № </w:t>
    </w:r>
    <w:r>
      <w:rPr>
        <w:rFonts w:ascii="Times New Roman" w:hAnsi="Times New Roman"/>
        <w:szCs w:val="22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</w:abstractNum>
  <w:abstractNum w:abstractNumId="2">
    <w:nsid w:val="390713B3"/>
    <w:multiLevelType w:val="hybridMultilevel"/>
    <w:tmpl w:val="09C891CA"/>
    <w:lvl w:ilvl="0" w:tplc="7068B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56FD5"/>
    <w:rsid w:val="0007054E"/>
    <w:rsid w:val="00071D14"/>
    <w:rsid w:val="00080499"/>
    <w:rsid w:val="0009164B"/>
    <w:rsid w:val="00093697"/>
    <w:rsid w:val="0009722D"/>
    <w:rsid w:val="000B390C"/>
    <w:rsid w:val="000B642D"/>
    <w:rsid w:val="000E01E2"/>
    <w:rsid w:val="000F060D"/>
    <w:rsid w:val="000F473B"/>
    <w:rsid w:val="0012358B"/>
    <w:rsid w:val="00184B24"/>
    <w:rsid w:val="001861F7"/>
    <w:rsid w:val="001B0B5E"/>
    <w:rsid w:val="001B2C6D"/>
    <w:rsid w:val="001E00AF"/>
    <w:rsid w:val="001F2983"/>
    <w:rsid w:val="002149C1"/>
    <w:rsid w:val="002460D6"/>
    <w:rsid w:val="00254FC8"/>
    <w:rsid w:val="00267488"/>
    <w:rsid w:val="00274AEF"/>
    <w:rsid w:val="0028017A"/>
    <w:rsid w:val="0028470F"/>
    <w:rsid w:val="002C33A1"/>
    <w:rsid w:val="002C5A5B"/>
    <w:rsid w:val="002C6CE5"/>
    <w:rsid w:val="002D7EB6"/>
    <w:rsid w:val="002E0198"/>
    <w:rsid w:val="002E355C"/>
    <w:rsid w:val="002E6911"/>
    <w:rsid w:val="002F6BBD"/>
    <w:rsid w:val="00324847"/>
    <w:rsid w:val="00324E57"/>
    <w:rsid w:val="00343392"/>
    <w:rsid w:val="00355D61"/>
    <w:rsid w:val="0035702E"/>
    <w:rsid w:val="0038049E"/>
    <w:rsid w:val="003869C0"/>
    <w:rsid w:val="003B27E2"/>
    <w:rsid w:val="003B3586"/>
    <w:rsid w:val="003D5ECE"/>
    <w:rsid w:val="004364BE"/>
    <w:rsid w:val="00436C07"/>
    <w:rsid w:val="00452836"/>
    <w:rsid w:val="00464E1C"/>
    <w:rsid w:val="00471D64"/>
    <w:rsid w:val="00476742"/>
    <w:rsid w:val="004D18E5"/>
    <w:rsid w:val="005126BA"/>
    <w:rsid w:val="00541936"/>
    <w:rsid w:val="00555D6E"/>
    <w:rsid w:val="005611F5"/>
    <w:rsid w:val="0056454C"/>
    <w:rsid w:val="00570072"/>
    <w:rsid w:val="00585344"/>
    <w:rsid w:val="005935A4"/>
    <w:rsid w:val="005A4994"/>
    <w:rsid w:val="005B7057"/>
    <w:rsid w:val="005B7B9C"/>
    <w:rsid w:val="005D5372"/>
    <w:rsid w:val="005E03F6"/>
    <w:rsid w:val="005F217B"/>
    <w:rsid w:val="00603B65"/>
    <w:rsid w:val="006149F4"/>
    <w:rsid w:val="006445BA"/>
    <w:rsid w:val="0066408E"/>
    <w:rsid w:val="00665EEC"/>
    <w:rsid w:val="00666AC1"/>
    <w:rsid w:val="00672FE7"/>
    <w:rsid w:val="00687A29"/>
    <w:rsid w:val="00706F07"/>
    <w:rsid w:val="00733D36"/>
    <w:rsid w:val="00742C2B"/>
    <w:rsid w:val="00771901"/>
    <w:rsid w:val="00792B76"/>
    <w:rsid w:val="007975ED"/>
    <w:rsid w:val="007A75FE"/>
    <w:rsid w:val="007B3C4C"/>
    <w:rsid w:val="007E38F6"/>
    <w:rsid w:val="008054BC"/>
    <w:rsid w:val="00811D23"/>
    <w:rsid w:val="00827AF9"/>
    <w:rsid w:val="00840F36"/>
    <w:rsid w:val="008416C1"/>
    <w:rsid w:val="00864637"/>
    <w:rsid w:val="008713FD"/>
    <w:rsid w:val="00891C21"/>
    <w:rsid w:val="008A2EC3"/>
    <w:rsid w:val="008A3247"/>
    <w:rsid w:val="008B7678"/>
    <w:rsid w:val="008F4263"/>
    <w:rsid w:val="008F6414"/>
    <w:rsid w:val="0091494E"/>
    <w:rsid w:val="00925C8A"/>
    <w:rsid w:val="00943B33"/>
    <w:rsid w:val="00944136"/>
    <w:rsid w:val="00955CAA"/>
    <w:rsid w:val="00961545"/>
    <w:rsid w:val="009733EA"/>
    <w:rsid w:val="0098181F"/>
    <w:rsid w:val="009C05E5"/>
    <w:rsid w:val="009D4F6F"/>
    <w:rsid w:val="009F1F98"/>
    <w:rsid w:val="00A11EAA"/>
    <w:rsid w:val="00A378D2"/>
    <w:rsid w:val="00A40391"/>
    <w:rsid w:val="00A42B76"/>
    <w:rsid w:val="00A503DE"/>
    <w:rsid w:val="00A65146"/>
    <w:rsid w:val="00AB261D"/>
    <w:rsid w:val="00AB297B"/>
    <w:rsid w:val="00AB4DCF"/>
    <w:rsid w:val="00AC24E1"/>
    <w:rsid w:val="00AE66DD"/>
    <w:rsid w:val="00B1351C"/>
    <w:rsid w:val="00B16083"/>
    <w:rsid w:val="00B321C8"/>
    <w:rsid w:val="00B42233"/>
    <w:rsid w:val="00B94238"/>
    <w:rsid w:val="00BC56F0"/>
    <w:rsid w:val="00BC71AF"/>
    <w:rsid w:val="00BD6EDB"/>
    <w:rsid w:val="00BE1266"/>
    <w:rsid w:val="00BF4777"/>
    <w:rsid w:val="00C12BFE"/>
    <w:rsid w:val="00C22DAF"/>
    <w:rsid w:val="00C238B3"/>
    <w:rsid w:val="00C305E4"/>
    <w:rsid w:val="00C335F8"/>
    <w:rsid w:val="00C40598"/>
    <w:rsid w:val="00C76287"/>
    <w:rsid w:val="00C97B62"/>
    <w:rsid w:val="00CC1CAC"/>
    <w:rsid w:val="00CC1CD5"/>
    <w:rsid w:val="00CE47EC"/>
    <w:rsid w:val="00CF51AC"/>
    <w:rsid w:val="00D0086A"/>
    <w:rsid w:val="00D02A80"/>
    <w:rsid w:val="00D049C6"/>
    <w:rsid w:val="00D22BBD"/>
    <w:rsid w:val="00D2318E"/>
    <w:rsid w:val="00D35E47"/>
    <w:rsid w:val="00D7577F"/>
    <w:rsid w:val="00D94DA7"/>
    <w:rsid w:val="00DB10FC"/>
    <w:rsid w:val="00DB44C2"/>
    <w:rsid w:val="00DD7980"/>
    <w:rsid w:val="00E12AEF"/>
    <w:rsid w:val="00E67430"/>
    <w:rsid w:val="00E73B65"/>
    <w:rsid w:val="00EA7560"/>
    <w:rsid w:val="00EC5861"/>
    <w:rsid w:val="00F04587"/>
    <w:rsid w:val="00F14BB9"/>
    <w:rsid w:val="00F64B91"/>
    <w:rsid w:val="00F713FF"/>
    <w:rsid w:val="00F81316"/>
    <w:rsid w:val="00F92231"/>
    <w:rsid w:val="00FB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55C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355C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77ACE"/>
    <w:rPr>
      <w:rFonts w:asciiTheme="majorHAnsi" w:eastAsiaTheme="majorEastAsia" w:hAnsiTheme="majorHAnsi" w:cstheme="majorBidi"/>
      <w:b/>
      <w:bCs/>
      <w:i/>
      <w:iCs/>
      <w:sz w:val="28"/>
      <w:szCs w:val="28"/>
      <w:lang w:val="en-AU"/>
    </w:rPr>
  </w:style>
  <w:style w:type="paragraph" w:styleId="Subtitle">
    <w:name w:val="Subtitle"/>
    <w:basedOn w:val="Normal"/>
    <w:link w:val="SubtitleChar"/>
    <w:uiPriority w:val="99"/>
    <w:qFormat/>
    <w:rsid w:val="002E355C"/>
    <w:pPr>
      <w:jc w:val="center"/>
    </w:pPr>
    <w:rPr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11"/>
    <w:rsid w:val="00477ACE"/>
    <w:rPr>
      <w:rFonts w:asciiTheme="majorHAnsi" w:eastAsiaTheme="majorEastAsia" w:hAnsiTheme="majorHAnsi" w:cstheme="majorBidi"/>
      <w:sz w:val="24"/>
      <w:szCs w:val="24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0F060D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09722D"/>
    <w:rPr>
      <w:lang w:val="en-AU" w:eastAsia="bg-BG"/>
    </w:rPr>
  </w:style>
  <w:style w:type="paragraph" w:styleId="Footer">
    <w:name w:val="footer"/>
    <w:basedOn w:val="Normal"/>
    <w:link w:val="FooterChar"/>
    <w:uiPriority w:val="99"/>
    <w:rsid w:val="000F06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7ACE"/>
    <w:rPr>
      <w:sz w:val="20"/>
      <w:szCs w:val="20"/>
      <w:lang w:val="en-AU"/>
    </w:rPr>
  </w:style>
  <w:style w:type="paragraph" w:customStyle="1" w:styleId="CharChar">
    <w:name w:val="Char Знак Char"/>
    <w:basedOn w:val="Normal"/>
    <w:uiPriority w:val="99"/>
    <w:rsid w:val="00C238B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Char Знак Char Знак Знак Char Char Знак Char Char Знак Char Char Знак"/>
    <w:basedOn w:val="Normal"/>
    <w:uiPriority w:val="99"/>
    <w:rsid w:val="00AC24E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">
    <w:name w:val="Char1 Char Char Знак Char Char Знак"/>
    <w:basedOn w:val="Normal"/>
    <w:uiPriority w:val="99"/>
    <w:rsid w:val="00D0086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Знак Char Знак Char Char"/>
    <w:basedOn w:val="Normal"/>
    <w:uiPriority w:val="99"/>
    <w:rsid w:val="000B642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CharCharCharChar">
    <w:name w:val="Char1 Char Char Знак Char Char Знак Char Char Знак Char Char Знак Char Char Знак Char Char"/>
    <w:basedOn w:val="Normal"/>
    <w:uiPriority w:val="99"/>
    <w:rsid w:val="0077190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324E5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Знак Char Char Знак Char Char Знак Char Char"/>
    <w:basedOn w:val="Normal"/>
    <w:uiPriority w:val="99"/>
    <w:rsid w:val="00056FD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0">
    <w:name w:val="Char Знак Char Знак Char Char Знак Char Char Знак"/>
    <w:basedOn w:val="Normal"/>
    <w:uiPriority w:val="99"/>
    <w:rsid w:val="002E691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"/>
    <w:basedOn w:val="Normal"/>
    <w:uiPriority w:val="99"/>
    <w:rsid w:val="00184B2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Основен текст1"/>
    <w:basedOn w:val="Normal"/>
    <w:link w:val="a"/>
    <w:uiPriority w:val="99"/>
    <w:rsid w:val="00BE1266"/>
    <w:pPr>
      <w:shd w:val="clear" w:color="auto" w:fill="FFFFFF"/>
      <w:spacing w:line="269" w:lineRule="exact"/>
      <w:ind w:hanging="700"/>
    </w:pPr>
    <w:rPr>
      <w:rFonts w:ascii="Arial" w:hAnsi="Arial" w:cs="Arial"/>
      <w:sz w:val="22"/>
      <w:szCs w:val="22"/>
      <w:lang w:val="bg-BG"/>
    </w:rPr>
  </w:style>
  <w:style w:type="character" w:customStyle="1" w:styleId="a">
    <w:name w:val="Основен текст_"/>
    <w:link w:val="1"/>
    <w:uiPriority w:val="99"/>
    <w:locked/>
    <w:rsid w:val="00BE1266"/>
    <w:rPr>
      <w:rFonts w:ascii="Arial" w:eastAsia="Times New Roman" w:hAnsi="Arial"/>
      <w:sz w:val="22"/>
      <w:lang w:val="bg-BG" w:eastAsia="bg-BG"/>
    </w:rPr>
  </w:style>
  <w:style w:type="paragraph" w:customStyle="1" w:styleId="CharCharCharCharCharCharCharCharCharCharCharCharCharChar1CharCharCharChar">
    <w:name w:val="Char Char Char Char Char Char Char Char Знак Char Char Знак Char Char Знак Char Char1 Знак Char Char Знак Char Char Знак"/>
    <w:basedOn w:val="Normal"/>
    <w:uiPriority w:val="99"/>
    <w:rsid w:val="00BE12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0">
    <w:name w:val="Char Char Знак Char Char Знак Char Char Знак Char Char Знак"/>
    <w:basedOn w:val="Normal"/>
    <w:uiPriority w:val="99"/>
    <w:rsid w:val="001B0B5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A65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ACE"/>
    <w:rPr>
      <w:sz w:val="0"/>
      <w:szCs w:val="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321</Words>
  <Characters>1835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2015-01-29T12:38:00Z</cp:lastPrinted>
  <dcterms:created xsi:type="dcterms:W3CDTF">2015-07-14T08:34:00Z</dcterms:created>
  <dcterms:modified xsi:type="dcterms:W3CDTF">2015-07-14T08:34:00Z</dcterms:modified>
</cp:coreProperties>
</file>